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F9" w:rsidRDefault="00A938F9" w:rsidP="004B4CE8">
      <w:pPr>
        <w:pStyle w:val="Heading1"/>
        <w:numPr>
          <w:ilvl w:val="0"/>
          <w:numId w:val="0"/>
        </w:numPr>
        <w:spacing w:before="0" w:after="0"/>
        <w:jc w:val="center"/>
        <w:rPr>
          <w:sz w:val="2"/>
          <w:lang w:val="en-US"/>
        </w:rPr>
      </w:pPr>
    </w:p>
    <w:p w:rsidR="00A938F9" w:rsidRDefault="00A938F9" w:rsidP="004C327B">
      <w:pPr>
        <w:jc w:val="center"/>
        <w:rPr>
          <w:b/>
          <w:sz w:val="36"/>
          <w:szCs w:val="36"/>
        </w:rPr>
      </w:pPr>
      <w:r w:rsidRPr="00CB5E26"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5pt;height:65.25pt;visibility:visible">
            <v:imagedata r:id="rId7" o:title=""/>
          </v:shape>
        </w:pict>
      </w:r>
    </w:p>
    <w:p w:rsidR="00A938F9" w:rsidRDefault="00A938F9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A938F9" w:rsidRDefault="00A938F9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A938F9" w:rsidRDefault="00A938F9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A938F9" w:rsidRDefault="00A938F9" w:rsidP="004C327B">
      <w:pPr>
        <w:pStyle w:val="Heading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A938F9" w:rsidRDefault="00A938F9" w:rsidP="004C327B">
      <w:pPr>
        <w:jc w:val="center"/>
        <w:rPr>
          <w:sz w:val="36"/>
          <w:szCs w:val="36"/>
        </w:rPr>
      </w:pPr>
    </w:p>
    <w:p w:rsidR="00A938F9" w:rsidRDefault="00A938F9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A938F9" w:rsidRPr="00A36FE8" w:rsidRDefault="00A938F9" w:rsidP="004C327B">
      <w:pPr>
        <w:rPr>
          <w:sz w:val="28"/>
          <w:szCs w:val="28"/>
        </w:rPr>
      </w:pPr>
    </w:p>
    <w:p w:rsidR="00A938F9" w:rsidRDefault="00A938F9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22.11.2017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2130-ра</w:t>
      </w:r>
    </w:p>
    <w:p w:rsidR="00A938F9" w:rsidRDefault="00A938F9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38F9" w:rsidRDefault="00A938F9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A938F9" w:rsidRPr="00A36FE8" w:rsidRDefault="00A938F9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 месяцев</w:t>
      </w:r>
      <w:r w:rsidRPr="00A36F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2017 года</w:t>
      </w:r>
    </w:p>
    <w:p w:rsidR="00A938F9" w:rsidRPr="00A36FE8" w:rsidRDefault="00A938F9" w:rsidP="004C327B">
      <w:pPr>
        <w:jc w:val="both"/>
        <w:rPr>
          <w:sz w:val="28"/>
          <w:szCs w:val="28"/>
        </w:rPr>
      </w:pPr>
    </w:p>
    <w:p w:rsidR="00A938F9" w:rsidRPr="00A36FE8" w:rsidRDefault="00A938F9" w:rsidP="004C327B">
      <w:pPr>
        <w:jc w:val="both"/>
        <w:rPr>
          <w:sz w:val="28"/>
          <w:szCs w:val="28"/>
        </w:rPr>
      </w:pPr>
    </w:p>
    <w:p w:rsidR="00A938F9" w:rsidRPr="00A36FE8" w:rsidRDefault="00A938F9" w:rsidP="004C327B">
      <w:pPr>
        <w:jc w:val="both"/>
        <w:rPr>
          <w:sz w:val="28"/>
          <w:szCs w:val="28"/>
        </w:rPr>
      </w:pPr>
    </w:p>
    <w:p w:rsidR="00A938F9" w:rsidRPr="004C327B" w:rsidRDefault="00A938F9" w:rsidP="004C327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Пыть-Ях»:</w:t>
      </w:r>
    </w:p>
    <w:p w:rsidR="00A938F9" w:rsidRDefault="00A938F9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938F9" w:rsidRDefault="00A938F9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938F9" w:rsidRPr="004C327B" w:rsidRDefault="00A938F9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938F9" w:rsidRPr="004C327B" w:rsidRDefault="00A938F9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A938F9" w:rsidRDefault="00A938F9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муниципального образования городской округ город Пыть-Ях за </w:t>
      </w:r>
      <w:r>
        <w:rPr>
          <w:rFonts w:ascii="Times New Roman" w:hAnsi="Times New Roman" w:cs="Times New Roman"/>
          <w:sz w:val="28"/>
          <w:szCs w:val="28"/>
        </w:rPr>
        <w:t>9 месяцев</w:t>
      </w:r>
      <w:r w:rsidRPr="004C327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938F9" w:rsidRDefault="00A938F9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по доходам в сумме </w:t>
      </w:r>
      <w:r>
        <w:rPr>
          <w:rFonts w:ascii="Times New Roman" w:hAnsi="Times New Roman" w:cs="Times New Roman"/>
          <w:sz w:val="28"/>
          <w:szCs w:val="28"/>
        </w:rPr>
        <w:t>1 879 211 215,66 рублей;</w:t>
      </w:r>
    </w:p>
    <w:p w:rsidR="00A938F9" w:rsidRDefault="00A938F9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в сумме </w:t>
      </w:r>
      <w:r>
        <w:rPr>
          <w:rFonts w:ascii="Times New Roman" w:hAnsi="Times New Roman" w:cs="Times New Roman"/>
          <w:sz w:val="28"/>
          <w:szCs w:val="28"/>
        </w:rPr>
        <w:t>1 717 099 355,57</w:t>
      </w:r>
      <w:r w:rsidRPr="004C327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38F9" w:rsidRPr="004C327B" w:rsidRDefault="00A938F9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4C327B">
        <w:rPr>
          <w:rFonts w:ascii="Times New Roman" w:hAnsi="Times New Roman" w:cs="Times New Roman"/>
          <w:sz w:val="28"/>
          <w:szCs w:val="28"/>
        </w:rPr>
        <w:t xml:space="preserve">фицит бюджет в сумме </w:t>
      </w:r>
      <w:r>
        <w:rPr>
          <w:rFonts w:ascii="Times New Roman" w:hAnsi="Times New Roman" w:cs="Times New Roman"/>
          <w:sz w:val="28"/>
          <w:szCs w:val="28"/>
        </w:rPr>
        <w:t>162 111 860,09</w:t>
      </w:r>
      <w:r w:rsidRPr="004C327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A938F9" w:rsidRPr="004C327B" w:rsidRDefault="00A938F9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Показатели исполнени</w:t>
      </w:r>
      <w:bookmarkStart w:id="0" w:name="_GoBack"/>
      <w:bookmarkEnd w:id="0"/>
      <w:r w:rsidRPr="004C327B">
        <w:rPr>
          <w:rFonts w:ascii="Times New Roman" w:hAnsi="Times New Roman" w:cs="Times New Roman"/>
          <w:sz w:val="28"/>
          <w:szCs w:val="28"/>
        </w:rPr>
        <w:t xml:space="preserve">я бюджета муниципального образования городской округ город Пыть-Ях за </w:t>
      </w:r>
      <w:r>
        <w:rPr>
          <w:rFonts w:ascii="Times New Roman" w:hAnsi="Times New Roman" w:cs="Times New Roman"/>
          <w:sz w:val="28"/>
          <w:szCs w:val="28"/>
        </w:rPr>
        <w:t>9 месяцев</w:t>
      </w:r>
      <w:r w:rsidRPr="004C327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938F9" w:rsidRPr="00CD083E" w:rsidRDefault="00A938F9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 xml:space="preserve">по доходам бюджета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A938F9" w:rsidRPr="004C327B" w:rsidRDefault="00A938F9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A938F9" w:rsidRDefault="00A938F9" w:rsidP="007C66E8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A938F9" w:rsidRPr="004C327B" w:rsidRDefault="00A938F9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A938F9" w:rsidRPr="004C327B" w:rsidRDefault="00A938F9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A938F9" w:rsidRPr="004C327B" w:rsidRDefault="00A938F9" w:rsidP="005B757D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A938F9" w:rsidRPr="00123852" w:rsidRDefault="00A938F9" w:rsidP="001330A8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муниципального образования городской округ город Пыть-Ях за </w:t>
      </w:r>
      <w:r>
        <w:rPr>
          <w:rFonts w:ascii="Times New Roman" w:hAnsi="Times New Roman" w:cs="Times New Roman"/>
          <w:sz w:val="28"/>
          <w:szCs w:val="28"/>
        </w:rPr>
        <w:t>9 месяцев</w:t>
      </w:r>
      <w:r w:rsidRPr="0012385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A938F9" w:rsidRPr="005B757D" w:rsidRDefault="00A938F9" w:rsidP="005B757D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B757D">
        <w:rPr>
          <w:rFonts w:ascii="Times New Roman" w:hAnsi="Times New Roman" w:cs="Times New Roman"/>
          <w:sz w:val="28"/>
          <w:szCs w:val="28"/>
        </w:rPr>
        <w:t>Стефогло В.В.</w:t>
      </w:r>
    </w:p>
    <w:p w:rsidR="00A938F9" w:rsidRPr="004C327B" w:rsidRDefault="00A938F9" w:rsidP="004C327B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38F9" w:rsidRPr="004C327B" w:rsidRDefault="00A938F9" w:rsidP="004C327B">
      <w:pPr>
        <w:jc w:val="both"/>
        <w:rPr>
          <w:sz w:val="28"/>
          <w:szCs w:val="28"/>
        </w:rPr>
      </w:pPr>
    </w:p>
    <w:p w:rsidR="00A938F9" w:rsidRPr="004C327B" w:rsidRDefault="00A938F9" w:rsidP="004C327B">
      <w:pPr>
        <w:jc w:val="both"/>
        <w:rPr>
          <w:sz w:val="28"/>
          <w:szCs w:val="28"/>
        </w:rPr>
      </w:pPr>
    </w:p>
    <w:p w:rsidR="00A938F9" w:rsidRDefault="00A938F9" w:rsidP="005D6FAA">
      <w:pPr>
        <w:pStyle w:val="Footer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05B05">
        <w:rPr>
          <w:sz w:val="28"/>
          <w:szCs w:val="28"/>
        </w:rPr>
        <w:t xml:space="preserve"> города Пыть-Яха</w:t>
      </w:r>
      <w:r w:rsidRPr="00005B0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О.Л. Ковалевский</w:t>
      </w:r>
      <w:r>
        <w:rPr>
          <w:sz w:val="28"/>
          <w:szCs w:val="28"/>
        </w:rPr>
        <w:br/>
      </w:r>
    </w:p>
    <w:sectPr w:rsidR="00A938F9" w:rsidSect="00983628">
      <w:headerReference w:type="even" r:id="rId8"/>
      <w:headerReference w:type="default" r:id="rId9"/>
      <w:footerReference w:type="even" r:id="rId10"/>
      <w:pgSz w:w="11906" w:h="16838" w:code="9"/>
      <w:pgMar w:top="1134" w:right="567" w:bottom="1134" w:left="1701" w:header="561" w:footer="561" w:gutter="289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8F9" w:rsidRDefault="00A938F9">
      <w:r>
        <w:separator/>
      </w:r>
    </w:p>
  </w:endnote>
  <w:endnote w:type="continuationSeparator" w:id="0">
    <w:p w:rsidR="00A938F9" w:rsidRDefault="00A93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8F9" w:rsidRDefault="00A938F9" w:rsidP="002C4BC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38F9" w:rsidRDefault="00A938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8F9" w:rsidRDefault="00A938F9">
      <w:r>
        <w:separator/>
      </w:r>
    </w:p>
  </w:footnote>
  <w:footnote w:type="continuationSeparator" w:id="0">
    <w:p w:rsidR="00A938F9" w:rsidRDefault="00A93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8F9" w:rsidRDefault="00A938F9" w:rsidP="002C4BC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38F9" w:rsidRDefault="00A938F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8F9" w:rsidRDefault="00A938F9" w:rsidP="002C4BC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938F9" w:rsidRDefault="00A938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3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CE8"/>
    <w:rsid w:val="00005B05"/>
    <w:rsid w:val="00012761"/>
    <w:rsid w:val="00037715"/>
    <w:rsid w:val="000528B7"/>
    <w:rsid w:val="000615DD"/>
    <w:rsid w:val="00063E4C"/>
    <w:rsid w:val="0009127C"/>
    <w:rsid w:val="000A131C"/>
    <w:rsid w:val="000E4490"/>
    <w:rsid w:val="000E6F86"/>
    <w:rsid w:val="000F2D6B"/>
    <w:rsid w:val="000F5D47"/>
    <w:rsid w:val="00116467"/>
    <w:rsid w:val="00121749"/>
    <w:rsid w:val="00123852"/>
    <w:rsid w:val="001265E7"/>
    <w:rsid w:val="001310B0"/>
    <w:rsid w:val="001330A8"/>
    <w:rsid w:val="00137B85"/>
    <w:rsid w:val="001952D6"/>
    <w:rsid w:val="001B286D"/>
    <w:rsid w:val="001C4C75"/>
    <w:rsid w:val="001D794D"/>
    <w:rsid w:val="001F6730"/>
    <w:rsid w:val="001F7462"/>
    <w:rsid w:val="00201AAF"/>
    <w:rsid w:val="002253F5"/>
    <w:rsid w:val="00257F36"/>
    <w:rsid w:val="002B4060"/>
    <w:rsid w:val="002B4209"/>
    <w:rsid w:val="002C15A5"/>
    <w:rsid w:val="002C4BC9"/>
    <w:rsid w:val="002E410A"/>
    <w:rsid w:val="002E5FFD"/>
    <w:rsid w:val="002F6088"/>
    <w:rsid w:val="002F7251"/>
    <w:rsid w:val="002F7EA8"/>
    <w:rsid w:val="003008B6"/>
    <w:rsid w:val="00344826"/>
    <w:rsid w:val="003C59AF"/>
    <w:rsid w:val="003C6BE9"/>
    <w:rsid w:val="00435826"/>
    <w:rsid w:val="00457564"/>
    <w:rsid w:val="00481B18"/>
    <w:rsid w:val="004B1E90"/>
    <w:rsid w:val="004B4CE8"/>
    <w:rsid w:val="004C0BF1"/>
    <w:rsid w:val="004C327B"/>
    <w:rsid w:val="004F4D06"/>
    <w:rsid w:val="004F6F11"/>
    <w:rsid w:val="00542162"/>
    <w:rsid w:val="00545ED1"/>
    <w:rsid w:val="00553E9E"/>
    <w:rsid w:val="0056384F"/>
    <w:rsid w:val="00563BD9"/>
    <w:rsid w:val="005748C9"/>
    <w:rsid w:val="00593AF0"/>
    <w:rsid w:val="00596C9B"/>
    <w:rsid w:val="005A0DE9"/>
    <w:rsid w:val="005B757D"/>
    <w:rsid w:val="005D4073"/>
    <w:rsid w:val="005D6FAA"/>
    <w:rsid w:val="005F15CD"/>
    <w:rsid w:val="0063078F"/>
    <w:rsid w:val="0064036A"/>
    <w:rsid w:val="006660AA"/>
    <w:rsid w:val="006C3B55"/>
    <w:rsid w:val="006D11CB"/>
    <w:rsid w:val="006E570B"/>
    <w:rsid w:val="00700F52"/>
    <w:rsid w:val="007272D9"/>
    <w:rsid w:val="00733B5A"/>
    <w:rsid w:val="00770594"/>
    <w:rsid w:val="00770F26"/>
    <w:rsid w:val="007716EF"/>
    <w:rsid w:val="00795A28"/>
    <w:rsid w:val="007A0E6D"/>
    <w:rsid w:val="007A4F06"/>
    <w:rsid w:val="007C66E8"/>
    <w:rsid w:val="007D58A1"/>
    <w:rsid w:val="007F11C7"/>
    <w:rsid w:val="0083063F"/>
    <w:rsid w:val="0088376F"/>
    <w:rsid w:val="008943EE"/>
    <w:rsid w:val="008A5142"/>
    <w:rsid w:val="008B1797"/>
    <w:rsid w:val="008C1C2D"/>
    <w:rsid w:val="008C2340"/>
    <w:rsid w:val="008C42E5"/>
    <w:rsid w:val="008E05C6"/>
    <w:rsid w:val="00913BCD"/>
    <w:rsid w:val="009314A6"/>
    <w:rsid w:val="00943C11"/>
    <w:rsid w:val="00983628"/>
    <w:rsid w:val="00983C2B"/>
    <w:rsid w:val="00992AD0"/>
    <w:rsid w:val="009A0D4D"/>
    <w:rsid w:val="009B0643"/>
    <w:rsid w:val="009B1B2E"/>
    <w:rsid w:val="009B44E9"/>
    <w:rsid w:val="009D29CB"/>
    <w:rsid w:val="009D6A44"/>
    <w:rsid w:val="009F5B83"/>
    <w:rsid w:val="009F6094"/>
    <w:rsid w:val="00A0744E"/>
    <w:rsid w:val="00A1756C"/>
    <w:rsid w:val="00A26CB1"/>
    <w:rsid w:val="00A36FE8"/>
    <w:rsid w:val="00A45942"/>
    <w:rsid w:val="00A56E18"/>
    <w:rsid w:val="00A66847"/>
    <w:rsid w:val="00A938F9"/>
    <w:rsid w:val="00AC7A56"/>
    <w:rsid w:val="00B02E27"/>
    <w:rsid w:val="00B12ACC"/>
    <w:rsid w:val="00B20139"/>
    <w:rsid w:val="00B25A0A"/>
    <w:rsid w:val="00B430B1"/>
    <w:rsid w:val="00B53C52"/>
    <w:rsid w:val="00B60A23"/>
    <w:rsid w:val="00BB10AF"/>
    <w:rsid w:val="00BB3538"/>
    <w:rsid w:val="00BB5885"/>
    <w:rsid w:val="00BC52CF"/>
    <w:rsid w:val="00BE7D04"/>
    <w:rsid w:val="00BF3579"/>
    <w:rsid w:val="00C42815"/>
    <w:rsid w:val="00C51635"/>
    <w:rsid w:val="00C62F06"/>
    <w:rsid w:val="00C97AB8"/>
    <w:rsid w:val="00CB0E6B"/>
    <w:rsid w:val="00CB5E26"/>
    <w:rsid w:val="00CB71AC"/>
    <w:rsid w:val="00CC0E69"/>
    <w:rsid w:val="00CD083E"/>
    <w:rsid w:val="00CF77AC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172AD"/>
    <w:rsid w:val="00E24F6E"/>
    <w:rsid w:val="00E769EE"/>
    <w:rsid w:val="00EC454D"/>
    <w:rsid w:val="00EE3636"/>
    <w:rsid w:val="00F000A4"/>
    <w:rsid w:val="00F04BEF"/>
    <w:rsid w:val="00F14C2A"/>
    <w:rsid w:val="00F34378"/>
    <w:rsid w:val="00F36084"/>
    <w:rsid w:val="00F4296B"/>
    <w:rsid w:val="00FA5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B4CE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5E26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E26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3026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E26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337</Words>
  <Characters>1925</Characters>
  <Application>Microsoft Office Outlook</Application>
  <DocSecurity>0</DocSecurity>
  <Lines>0</Lines>
  <Paragraphs>0</Paragraphs>
  <ScaleCrop>false</ScaleCrop>
  <Company>FKK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Администрация города</cp:lastModifiedBy>
  <cp:revision>8</cp:revision>
  <cp:lastPrinted>2017-11-23T04:05:00Z</cp:lastPrinted>
  <dcterms:created xsi:type="dcterms:W3CDTF">2017-05-25T07:46:00Z</dcterms:created>
  <dcterms:modified xsi:type="dcterms:W3CDTF">2017-11-23T04:05:00Z</dcterms:modified>
</cp:coreProperties>
</file>